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56" w:rsidRPr="006E342F" w:rsidRDefault="000C7856" w:rsidP="004715C0">
      <w:pPr>
        <w:jc w:val="center"/>
        <w:rPr>
          <w:sz w:val="28"/>
        </w:rPr>
      </w:pPr>
      <w:r w:rsidRPr="006E342F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70573150" r:id="rId6"/>
        </w:object>
      </w:r>
    </w:p>
    <w:p w:rsidR="000C7856" w:rsidRPr="006E342F" w:rsidRDefault="000C7856" w:rsidP="00A91E43">
      <w:pPr>
        <w:pStyle w:val="Caption"/>
        <w:spacing w:before="0" w:after="0"/>
        <w:jc w:val="center"/>
        <w:rPr>
          <w:b/>
          <w:sz w:val="28"/>
        </w:rPr>
      </w:pPr>
      <w:r w:rsidRPr="006E342F">
        <w:rPr>
          <w:b/>
          <w:sz w:val="28"/>
        </w:rPr>
        <w:t>УКРАЇНА</w:t>
      </w:r>
    </w:p>
    <w:p w:rsidR="000C7856" w:rsidRPr="006E342F" w:rsidRDefault="000C7856" w:rsidP="00A91E43">
      <w:pPr>
        <w:pStyle w:val="Heading2"/>
        <w:rPr>
          <w:sz w:val="28"/>
          <w:szCs w:val="28"/>
        </w:rPr>
      </w:pPr>
      <w:r w:rsidRPr="006E342F">
        <w:rPr>
          <w:sz w:val="28"/>
          <w:szCs w:val="28"/>
        </w:rPr>
        <w:t>Пологівська районна рада</w:t>
      </w:r>
    </w:p>
    <w:p w:rsidR="000C7856" w:rsidRPr="006E342F" w:rsidRDefault="000C7856" w:rsidP="00A91E43">
      <w:pPr>
        <w:jc w:val="center"/>
        <w:rPr>
          <w:b/>
          <w:i/>
          <w:sz w:val="28"/>
          <w:szCs w:val="28"/>
        </w:rPr>
      </w:pPr>
      <w:r w:rsidRPr="006E342F">
        <w:rPr>
          <w:b/>
          <w:i/>
          <w:sz w:val="28"/>
          <w:szCs w:val="28"/>
        </w:rPr>
        <w:t>Запорізької області</w:t>
      </w:r>
    </w:p>
    <w:p w:rsidR="000C7856" w:rsidRPr="006E342F" w:rsidRDefault="000C7856" w:rsidP="00A91E43">
      <w:pPr>
        <w:jc w:val="center"/>
        <w:rPr>
          <w:b/>
          <w:i/>
          <w:sz w:val="28"/>
        </w:rPr>
      </w:pPr>
      <w:r w:rsidRPr="006E342F">
        <w:rPr>
          <w:b/>
          <w:i/>
          <w:sz w:val="28"/>
        </w:rPr>
        <w:t xml:space="preserve"> восьмого скликання</w:t>
      </w:r>
    </w:p>
    <w:p w:rsidR="000C7856" w:rsidRPr="006E342F" w:rsidRDefault="000C7856" w:rsidP="00A91E43">
      <w:pPr>
        <w:jc w:val="center"/>
        <w:rPr>
          <w:b/>
          <w:i/>
          <w:sz w:val="28"/>
        </w:rPr>
      </w:pPr>
      <w:r w:rsidRPr="006E342F">
        <w:rPr>
          <w:b/>
          <w:i/>
          <w:sz w:val="28"/>
        </w:rPr>
        <w:t xml:space="preserve">   третя  позачергова  сесія</w:t>
      </w:r>
    </w:p>
    <w:p w:rsidR="000C7856" w:rsidRPr="006E342F" w:rsidRDefault="000C7856" w:rsidP="00A91E43">
      <w:pPr>
        <w:pStyle w:val="Heading1"/>
        <w:spacing w:line="240" w:lineRule="auto"/>
        <w:jc w:val="center"/>
        <w:rPr>
          <w:i/>
        </w:rPr>
      </w:pPr>
      <w:r w:rsidRPr="006E342F">
        <w:rPr>
          <w:i/>
        </w:rPr>
        <w:t>Р і ш е н н я</w:t>
      </w:r>
    </w:p>
    <w:p w:rsidR="000C7856" w:rsidRPr="006E342F" w:rsidRDefault="000C7856" w:rsidP="004715C0"/>
    <w:p w:rsidR="000C7856" w:rsidRPr="00A91E43" w:rsidRDefault="000C7856" w:rsidP="00A91E43">
      <w:pPr>
        <w:tabs>
          <w:tab w:val="left" w:pos="7434"/>
        </w:tabs>
        <w:rPr>
          <w:sz w:val="28"/>
          <w:u w:val="single"/>
          <w:lang w:val="ru-RU"/>
        </w:rPr>
      </w:pPr>
      <w:r w:rsidRPr="005C4278">
        <w:rPr>
          <w:sz w:val="28"/>
        </w:rPr>
        <w:t>2</w:t>
      </w:r>
      <w:r>
        <w:rPr>
          <w:sz w:val="28"/>
        </w:rPr>
        <w:t>4</w:t>
      </w:r>
      <w:r w:rsidRPr="005C4278">
        <w:rPr>
          <w:sz w:val="28"/>
        </w:rPr>
        <w:t xml:space="preserve"> грудня 20</w:t>
      </w:r>
      <w:r>
        <w:rPr>
          <w:sz w:val="28"/>
        </w:rPr>
        <w:t>20</w:t>
      </w:r>
      <w:r w:rsidRPr="005C4278">
        <w:rPr>
          <w:sz w:val="28"/>
        </w:rPr>
        <w:t xml:space="preserve">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 </w:t>
      </w:r>
      <w:r w:rsidRPr="005C4278">
        <w:rPr>
          <w:sz w:val="28"/>
        </w:rPr>
        <w:t>№</w:t>
      </w:r>
      <w:r>
        <w:rPr>
          <w:sz w:val="28"/>
          <w:u w:val="single"/>
        </w:rPr>
        <w:t xml:space="preserve">  </w:t>
      </w:r>
      <w:r>
        <w:rPr>
          <w:sz w:val="28"/>
          <w:u w:val="single"/>
          <w:lang w:val="ru-RU"/>
        </w:rPr>
        <w:t>9</w:t>
      </w:r>
    </w:p>
    <w:p w:rsidR="000C7856" w:rsidRPr="006E342F" w:rsidRDefault="000C7856" w:rsidP="004715C0">
      <w:pPr>
        <w:jc w:val="both"/>
      </w:pPr>
    </w:p>
    <w:p w:rsidR="000C7856" w:rsidRPr="006E342F" w:rsidRDefault="000C7856" w:rsidP="00A91E43">
      <w:pPr>
        <w:spacing w:line="240" w:lineRule="exact"/>
        <w:jc w:val="both"/>
        <w:rPr>
          <w:sz w:val="28"/>
          <w:szCs w:val="28"/>
        </w:rPr>
      </w:pPr>
      <w:r w:rsidRPr="006E342F">
        <w:rPr>
          <w:sz w:val="28"/>
          <w:szCs w:val="28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 </w:t>
      </w:r>
    </w:p>
    <w:p w:rsidR="000C7856" w:rsidRDefault="000C7856" w:rsidP="004715C0">
      <w:pPr>
        <w:jc w:val="both"/>
        <w:rPr>
          <w:sz w:val="28"/>
          <w:szCs w:val="28"/>
          <w:lang w:val="ru-RU"/>
        </w:rPr>
      </w:pPr>
    </w:p>
    <w:p w:rsidR="000C7856" w:rsidRPr="00A91E43" w:rsidRDefault="000C7856" w:rsidP="004715C0">
      <w:pPr>
        <w:jc w:val="both"/>
        <w:rPr>
          <w:sz w:val="28"/>
          <w:szCs w:val="28"/>
          <w:lang w:val="ru-RU"/>
        </w:rPr>
      </w:pPr>
    </w:p>
    <w:p w:rsidR="000C7856" w:rsidRPr="006E342F" w:rsidRDefault="000C7856" w:rsidP="004715C0">
      <w:pPr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6E342F"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Пологівська районна рада Запорізької області вирішила: </w:t>
      </w:r>
    </w:p>
    <w:p w:rsidR="000C7856" w:rsidRPr="006E342F" w:rsidRDefault="000C7856" w:rsidP="0011761C">
      <w:pPr>
        <w:pStyle w:val="ListParagraph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6E342F">
        <w:rPr>
          <w:sz w:val="28"/>
          <w:szCs w:val="28"/>
        </w:rPr>
        <w:t xml:space="preserve">Передати безоплатно із спільної власності територіальних громад сіл та міста Пологівського району до комунальної власності  Розівської селищної територіальної громади </w:t>
      </w:r>
      <w:r w:rsidRPr="006E342F">
        <w:rPr>
          <w:bCs/>
          <w:sz w:val="28"/>
          <w:szCs w:val="28"/>
        </w:rPr>
        <w:t xml:space="preserve">єдиний (цілісний) майновий комплекс комунальна установа - </w:t>
      </w:r>
      <w:r w:rsidRPr="006E342F">
        <w:rPr>
          <w:sz w:val="28"/>
          <w:szCs w:val="28"/>
        </w:rPr>
        <w:t>«Вишнюватський заклад дошкільної освіти (дитячий садок) «Веселка» Розівської районної ради Запорізької області</w:t>
      </w:r>
      <w:r w:rsidRPr="006E342F">
        <w:rPr>
          <w:bCs/>
          <w:sz w:val="28"/>
          <w:szCs w:val="28"/>
        </w:rPr>
        <w:t xml:space="preserve"> </w:t>
      </w:r>
      <w:r w:rsidRPr="006E342F">
        <w:rPr>
          <w:sz w:val="28"/>
          <w:szCs w:val="28"/>
        </w:rPr>
        <w:t>- за адресою: Запорізька область, Розівський район, с. Вишнювате, вул. Центральна, 16,  код ЄДРПОУ 39952822.</w:t>
      </w:r>
    </w:p>
    <w:p w:rsidR="000C7856" w:rsidRPr="006E342F" w:rsidRDefault="000C7856" w:rsidP="0011761C">
      <w:pPr>
        <w:pStyle w:val="ListParagraph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</w:t>
      </w:r>
      <w:r w:rsidRPr="006E342F">
        <w:rPr>
          <w:sz w:val="28"/>
          <w:szCs w:val="28"/>
        </w:rPr>
        <w:t xml:space="preserve"> Комісії з приймання-передачі майна здійснити передачу відповідно до акту приймання-передачі. </w:t>
      </w:r>
    </w:p>
    <w:p w:rsidR="000C7856" w:rsidRPr="006E342F" w:rsidRDefault="000C7856" w:rsidP="00C65654">
      <w:pPr>
        <w:pStyle w:val="ListParagraph"/>
        <w:suppressAutoHyphens w:val="0"/>
        <w:spacing w:after="120"/>
        <w:ind w:left="0" w:firstLine="705"/>
        <w:jc w:val="both"/>
        <w:rPr>
          <w:szCs w:val="28"/>
        </w:rPr>
      </w:pPr>
      <w:r w:rsidRPr="006E342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6E342F">
        <w:rPr>
          <w:b/>
          <w:bCs/>
          <w:color w:val="000000"/>
          <w:sz w:val="28"/>
          <w:szCs w:val="28"/>
        </w:rPr>
        <w:t xml:space="preserve"> </w:t>
      </w:r>
      <w:r w:rsidRPr="006E342F">
        <w:rPr>
          <w:bCs/>
          <w:color w:val="000000"/>
          <w:sz w:val="28"/>
          <w:szCs w:val="28"/>
        </w:rPr>
        <w:t>К</w:t>
      </w:r>
      <w:r w:rsidRPr="006E342F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6E342F">
        <w:rPr>
          <w:color w:val="FF0000"/>
          <w:sz w:val="28"/>
          <w:szCs w:val="28"/>
        </w:rPr>
        <w:t>.</w:t>
      </w:r>
    </w:p>
    <w:p w:rsidR="000C7856" w:rsidRPr="002A7A7A" w:rsidRDefault="000C7856" w:rsidP="00C65654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7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856" w:rsidRPr="002A7A7A" w:rsidRDefault="000C7856" w:rsidP="00C65654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C7856" w:rsidRPr="006E342F" w:rsidRDefault="000C7856" w:rsidP="00C65654">
      <w:pPr>
        <w:jc w:val="both"/>
        <w:rPr>
          <w:sz w:val="28"/>
          <w:szCs w:val="28"/>
        </w:rPr>
      </w:pPr>
      <w:r w:rsidRPr="006E342F">
        <w:rPr>
          <w:sz w:val="28"/>
          <w:szCs w:val="28"/>
        </w:rPr>
        <w:t>Голова ради</w:t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</w:r>
      <w:r w:rsidRPr="006E342F">
        <w:rPr>
          <w:sz w:val="28"/>
          <w:szCs w:val="28"/>
        </w:rPr>
        <w:tab/>
        <w:t xml:space="preserve">       С.Г. Калашник </w:t>
      </w:r>
    </w:p>
    <w:p w:rsidR="000C7856" w:rsidRPr="006E342F" w:rsidRDefault="000C7856" w:rsidP="00C65654">
      <w:pPr>
        <w:jc w:val="both"/>
      </w:pPr>
    </w:p>
    <w:sectPr w:rsidR="000C7856" w:rsidRPr="006E342F" w:rsidSect="000C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E432C"/>
    <w:multiLevelType w:val="multilevel"/>
    <w:tmpl w:val="06647AA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Liberation Serif" w:hAnsi="Liberation Serif" w:cs="Mangal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Liberation Serif" w:hAnsi="Liberation Serif" w:cs="Mangal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Liberation Serif" w:hAnsi="Liberation Serif" w:cs="Mangal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Liberation Serif" w:hAnsi="Liberation Serif" w:cs="Mangal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Liberation Serif" w:hAnsi="Liberation Serif" w:cs="Mangal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Liberation Serif" w:hAnsi="Liberation Serif" w:cs="Mangal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Liberation Serif" w:hAnsi="Liberation Serif" w:cs="Mangal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Liberation Serif" w:hAnsi="Liberation Serif" w:cs="Mangal" w:hint="default"/>
      </w:rPr>
    </w:lvl>
  </w:abstractNum>
  <w:abstractNum w:abstractNumId="1">
    <w:nsid w:val="4DA16F20"/>
    <w:multiLevelType w:val="hybridMultilevel"/>
    <w:tmpl w:val="7B3AE404"/>
    <w:lvl w:ilvl="0" w:tplc="FB906CD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5C0"/>
    <w:rsid w:val="00067F56"/>
    <w:rsid w:val="000C7762"/>
    <w:rsid w:val="000C7856"/>
    <w:rsid w:val="00116E20"/>
    <w:rsid w:val="0011761C"/>
    <w:rsid w:val="001B5D62"/>
    <w:rsid w:val="00212A1E"/>
    <w:rsid w:val="002A7A7A"/>
    <w:rsid w:val="002D0E03"/>
    <w:rsid w:val="003066E2"/>
    <w:rsid w:val="004715C0"/>
    <w:rsid w:val="00526DB2"/>
    <w:rsid w:val="00537769"/>
    <w:rsid w:val="005B701A"/>
    <w:rsid w:val="005C4278"/>
    <w:rsid w:val="005E7AE8"/>
    <w:rsid w:val="00605387"/>
    <w:rsid w:val="006343FC"/>
    <w:rsid w:val="00645440"/>
    <w:rsid w:val="00673692"/>
    <w:rsid w:val="006777F0"/>
    <w:rsid w:val="006E342F"/>
    <w:rsid w:val="0071278C"/>
    <w:rsid w:val="008043D5"/>
    <w:rsid w:val="00816A66"/>
    <w:rsid w:val="008711F3"/>
    <w:rsid w:val="00872D02"/>
    <w:rsid w:val="008A6722"/>
    <w:rsid w:val="008D2052"/>
    <w:rsid w:val="00940F35"/>
    <w:rsid w:val="009863E5"/>
    <w:rsid w:val="009C3DB7"/>
    <w:rsid w:val="00A91E43"/>
    <w:rsid w:val="00AA55B9"/>
    <w:rsid w:val="00B15D2B"/>
    <w:rsid w:val="00B27000"/>
    <w:rsid w:val="00BF0DAF"/>
    <w:rsid w:val="00C65654"/>
    <w:rsid w:val="00CB0A50"/>
    <w:rsid w:val="00DF3762"/>
    <w:rsid w:val="00EA6612"/>
    <w:rsid w:val="00FA1BE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C0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15C0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15C0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15C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15C0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715C0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5C0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4715C0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940F35"/>
    <w:pPr>
      <w:ind w:left="720"/>
      <w:contextualSpacing/>
    </w:pPr>
    <w:rPr>
      <w:rFonts w:cs="Mangal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DF376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3762"/>
    <w:rPr>
      <w:rFonts w:ascii="Segoe UI" w:hAnsi="Segoe UI" w:cs="Mangal"/>
      <w:kern w:val="2"/>
      <w:sz w:val="16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1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1</Pages>
  <Words>841</Words>
  <Characters>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2020-12-23T13:25:00Z</cp:lastPrinted>
  <dcterms:created xsi:type="dcterms:W3CDTF">2020-12-21T09:51:00Z</dcterms:created>
  <dcterms:modified xsi:type="dcterms:W3CDTF">2020-12-27T09:19:00Z</dcterms:modified>
</cp:coreProperties>
</file>